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Bodmin, Cornwall.</w:t>
      </w: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01F5" w:rsidRDefault="00D301F5" w:rsidP="00D30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301F5" w:rsidRDefault="00D301F5" w:rsidP="00D30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D301F5" w:rsidRDefault="00D301F5" w:rsidP="00D30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p80)</w:t>
      </w:r>
      <w:bookmarkStart w:id="0" w:name="_GoBack"/>
      <w:bookmarkEnd w:id="0"/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EA1942" w:rsidRDefault="00EA1942" w:rsidP="00EA1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parish church of Bodmin, Cornwall.</w:t>
      </w:r>
    </w:p>
    <w:p w:rsidR="00EA1942" w:rsidRDefault="00EA1942" w:rsidP="00EA1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58495A" w:rsidRDefault="0058495A" w:rsidP="0058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58495A" w:rsidRDefault="0058495A" w:rsidP="0058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7056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C97056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EA1942" w:rsidRPr="00C97056" w:rsidRDefault="00EA1942" w:rsidP="00C9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sectPr w:rsidR="00EA1942" w:rsidRPr="00C97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56" w:rsidRDefault="00C97056" w:rsidP="00564E3C">
      <w:pPr>
        <w:spacing w:after="0" w:line="240" w:lineRule="auto"/>
      </w:pPr>
      <w:r>
        <w:separator/>
      </w:r>
    </w:p>
  </w:endnote>
  <w:endnote w:type="continuationSeparator" w:id="0">
    <w:p w:rsidR="00C97056" w:rsidRDefault="00C9705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01F5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56" w:rsidRDefault="00C97056" w:rsidP="00564E3C">
      <w:pPr>
        <w:spacing w:after="0" w:line="240" w:lineRule="auto"/>
      </w:pPr>
      <w:r>
        <w:separator/>
      </w:r>
    </w:p>
  </w:footnote>
  <w:footnote w:type="continuationSeparator" w:id="0">
    <w:p w:rsidR="00C97056" w:rsidRDefault="00C9705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056"/>
    <w:rsid w:val="00372DC6"/>
    <w:rsid w:val="00564E3C"/>
    <w:rsid w:val="0058495A"/>
    <w:rsid w:val="0064591D"/>
    <w:rsid w:val="00C97056"/>
    <w:rsid w:val="00D301F5"/>
    <w:rsid w:val="00DD5B8A"/>
    <w:rsid w:val="00EA194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A4906"/>
  <w15:chartTrackingRefBased/>
  <w15:docId w15:val="{2688C54E-38C2-481E-9E3F-932FF4F2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2016-02-09T11:10:00Z</dcterms:created>
  <dcterms:modified xsi:type="dcterms:W3CDTF">2016-02-14T20:49:00Z</dcterms:modified>
</cp:coreProperties>
</file>